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C1A" w:rsidRDefault="00331C1A" w:rsidP="00331C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BUTTELER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31C1A" w:rsidRDefault="00331C1A" w:rsidP="00331C1A">
      <w:pPr>
        <w:rPr>
          <w:rFonts w:ascii="Times New Roman" w:hAnsi="Times New Roman" w:cs="Times New Roman"/>
        </w:rPr>
      </w:pPr>
    </w:p>
    <w:p w:rsidR="00331C1A" w:rsidRDefault="00331C1A" w:rsidP="00331C1A">
      <w:pPr>
        <w:rPr>
          <w:rFonts w:ascii="Times New Roman" w:hAnsi="Times New Roman" w:cs="Times New Roman"/>
        </w:rPr>
      </w:pPr>
    </w:p>
    <w:p w:rsidR="00331C1A" w:rsidRDefault="00331C1A" w:rsidP="00331C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Agnes </w:t>
      </w:r>
      <w:proofErr w:type="spellStart"/>
      <w:r>
        <w:rPr>
          <w:rFonts w:ascii="Times New Roman" w:hAnsi="Times New Roman" w:cs="Times New Roman"/>
        </w:rPr>
        <w:t>Cassall</w:t>
      </w:r>
      <w:proofErr w:type="spellEnd"/>
      <w:r>
        <w:rPr>
          <w:rFonts w:ascii="Times New Roman" w:hAnsi="Times New Roman" w:cs="Times New Roman"/>
        </w:rPr>
        <w:t xml:space="preserve"> of London(q.v.).</w:t>
      </w:r>
    </w:p>
    <w:p w:rsidR="00331C1A" w:rsidRDefault="00331C1A" w:rsidP="00331C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331C1A" w:rsidRDefault="00331C1A" w:rsidP="00331C1A">
      <w:pPr>
        <w:rPr>
          <w:rFonts w:ascii="Times New Roman" w:hAnsi="Times New Roman" w:cs="Times New Roman"/>
        </w:rPr>
      </w:pPr>
    </w:p>
    <w:p w:rsidR="00331C1A" w:rsidRDefault="00331C1A" w:rsidP="00331C1A">
      <w:pPr>
        <w:rPr>
          <w:rFonts w:ascii="Times New Roman" w:hAnsi="Times New Roman" w:cs="Times New Roman"/>
        </w:rPr>
      </w:pPr>
    </w:p>
    <w:p w:rsidR="00331C1A" w:rsidRDefault="00331C1A" w:rsidP="00331C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331C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C1A" w:rsidRDefault="00331C1A" w:rsidP="00E71FC3">
      <w:r>
        <w:separator/>
      </w:r>
    </w:p>
  </w:endnote>
  <w:endnote w:type="continuationSeparator" w:id="0">
    <w:p w:rsidR="00331C1A" w:rsidRDefault="00331C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C1A" w:rsidRDefault="00331C1A" w:rsidP="00E71FC3">
      <w:r>
        <w:separator/>
      </w:r>
    </w:p>
  </w:footnote>
  <w:footnote w:type="continuationSeparator" w:id="0">
    <w:p w:rsidR="00331C1A" w:rsidRDefault="00331C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C1A"/>
    <w:rsid w:val="001A7C09"/>
    <w:rsid w:val="00331C1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3D83C9-1861-4412-A4AE-BD7DD5B9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1C1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2017-05-14T21:14:00Z</dcterms:created>
  <dcterms:modified xsi:type="dcterms:W3CDTF">2017-05-14T21:15:00Z</dcterms:modified>
</cp:coreProperties>
</file>